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2019300" cy="857250"/>
                <wp:effectExtent l="0" t="0" r="1905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930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57D32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333B66">
                                  <w:rPr>
                                    <w:rStyle w:val="Style2"/>
                                  </w:rPr>
                                  <w:t>DAF-CM-2019-0012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59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57D32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333B66">
                            <w:rPr>
                              <w:rStyle w:val="Style2"/>
                            </w:rPr>
                            <w:t>DAF-CM-2019-0012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333B6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333B6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333B66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>Dirección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333B66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>Dirección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  <w:bookmarkStart w:id="0" w:name="_GoBack"/>
      <w:bookmarkEnd w:id="0"/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33B6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33B6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33B66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333B66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33B66"/>
    <w:rsid w:val="00393EFC"/>
    <w:rsid w:val="0042490F"/>
    <w:rsid w:val="004564FE"/>
    <w:rsid w:val="00466B9C"/>
    <w:rsid w:val="00475A7A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57D32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01"/>
    <o:shapelayout v:ext="edit">
      <o:idmap v:ext="edit" data="1"/>
    </o:shapelayout>
  </w:shapeDefaults>
  <w:decimalSymbol w:val="."/>
  <w:listSeparator w:val=",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C25AB-2B4E-4F49-9E2E-7901F675F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16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26</cp:revision>
  <cp:lastPrinted>2019-08-02T16:33:00Z</cp:lastPrinted>
  <dcterms:created xsi:type="dcterms:W3CDTF">2016-03-21T20:27:00Z</dcterms:created>
  <dcterms:modified xsi:type="dcterms:W3CDTF">2019-08-02T16:34:00Z</dcterms:modified>
</cp:coreProperties>
</file>